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42F06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PAKENHAM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66BCC2D5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Lynn.</w:t>
      </w:r>
    </w:p>
    <w:p w14:paraId="728B546B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632946A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D7496FA" w14:textId="77777777" w:rsidR="004F51E7" w:rsidRDefault="004F51E7" w:rsidP="004F51E7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16 Feb.1407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gramStart"/>
      <w:r>
        <w:rPr>
          <w:rFonts w:cs="Times New Roman"/>
          <w:szCs w:val="24"/>
        </w:rPr>
        <w:t>Calais</w:t>
      </w:r>
      <w:proofErr w:type="gramEnd"/>
    </w:p>
    <w:p w14:paraId="3CD0C0F3" w14:textId="77777777" w:rsidR="004F51E7" w:rsidRDefault="004F51E7" w:rsidP="004F5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John Beaufort, Earl of Somerset(q.v.).</w:t>
      </w:r>
    </w:p>
    <w:p w14:paraId="2F86F2BC" w14:textId="77777777" w:rsidR="004F51E7" w:rsidRDefault="004F51E7" w:rsidP="004F51E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C71/78,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71AE292" w14:textId="77777777" w:rsidR="004F51E7" w:rsidRDefault="004F51E7" w:rsidP="004F51E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0D72F7CC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991126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338F96" w14:textId="77777777" w:rsidR="004F51E7" w:rsidRDefault="004F51E7" w:rsidP="004F51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18 January 2023</w:t>
      </w:r>
    </w:p>
    <w:p w14:paraId="4E5FC4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71053" w14:textId="77777777" w:rsidR="004F51E7" w:rsidRDefault="004F51E7" w:rsidP="009139A6">
      <w:r>
        <w:separator/>
      </w:r>
    </w:p>
  </w:endnote>
  <w:endnote w:type="continuationSeparator" w:id="0">
    <w:p w14:paraId="63A28E1C" w14:textId="77777777" w:rsidR="004F51E7" w:rsidRDefault="004F51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0B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03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67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82EC" w14:textId="77777777" w:rsidR="004F51E7" w:rsidRDefault="004F51E7" w:rsidP="009139A6">
      <w:r>
        <w:separator/>
      </w:r>
    </w:p>
  </w:footnote>
  <w:footnote w:type="continuationSeparator" w:id="0">
    <w:p w14:paraId="6024CD2F" w14:textId="77777777" w:rsidR="004F51E7" w:rsidRDefault="004F51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04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A2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51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1E7"/>
    <w:rsid w:val="000666E0"/>
    <w:rsid w:val="002510B7"/>
    <w:rsid w:val="004F51E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004B8"/>
  <w15:chartTrackingRefBased/>
  <w15:docId w15:val="{4AA7699B-BC62-48DC-A4E2-06E8FE06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2023-01-21T20:03:00Z</dcterms:created>
  <dcterms:modified xsi:type="dcterms:W3CDTF">2023-01-21T20:03:00Z</dcterms:modified>
</cp:coreProperties>
</file>